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19F94" w14:textId="10A8F017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CF7F73">
        <w:rPr>
          <w:rFonts w:ascii="Arial" w:hAnsi="Arial" w:cs="Arial"/>
          <w:bCs/>
          <w:i w:val="0"/>
          <w:szCs w:val="24"/>
        </w:rPr>
        <w:t>5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44EB04C7" w14:textId="77777777" w:rsidTr="00467CA2">
        <w:tc>
          <w:tcPr>
            <w:tcW w:w="2800" w:type="dxa"/>
          </w:tcPr>
          <w:p w14:paraId="4033D9BE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03513DC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F479D7D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9719196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3F0CA278" w14:textId="77777777" w:rsidTr="00467CA2">
        <w:tc>
          <w:tcPr>
            <w:tcW w:w="2800" w:type="dxa"/>
          </w:tcPr>
          <w:p w14:paraId="0723259B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A66609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4941396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FC04B10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2C1A098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547B589F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3AE09A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2C757AD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B039E43" w14:textId="2A30B980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E01A1C" w:rsidRPr="00E01A1C">
        <w:rPr>
          <w:rFonts w:ascii="Arial" w:hAnsi="Arial" w:cs="Arial"/>
          <w:sz w:val="24"/>
          <w:szCs w:val="24"/>
        </w:rPr>
        <w:t>(t.j. Dz. U. z 2024 r. poz. 1320 z późn.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295713D0" w14:textId="77777777" w:rsidTr="00467CA2">
        <w:tc>
          <w:tcPr>
            <w:tcW w:w="2269" w:type="dxa"/>
          </w:tcPr>
          <w:p w14:paraId="74DB234A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5E5BB81" w14:textId="5336AD25" w:rsidR="00D520D3" w:rsidRPr="00A2540E" w:rsidRDefault="00E01A1C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E01A1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rozbudowa budynku magazynowo-garażowego wraz ze zmianą użytkowania na budynek biurowy z częścią gospodarczą oraz niezbędną infrastrukturą techniczną na terenie działek 387/19 obręb Bartel Wielki oraz 387/13 obręb Kaliska, gmina Kaliska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E01A1C" w:rsidRPr="00A2540E" w14:paraId="5C365888" w14:textId="77777777" w:rsidTr="00781153">
        <w:tc>
          <w:tcPr>
            <w:tcW w:w="2269" w:type="dxa"/>
          </w:tcPr>
          <w:p w14:paraId="40B11BAB" w14:textId="77777777" w:rsidR="00E01A1C" w:rsidRPr="00A2540E" w:rsidRDefault="00E01A1C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57F358D" w14:textId="289FF4F7" w:rsidR="00E01A1C" w:rsidRPr="00A2540E" w:rsidRDefault="00E01A1C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E01A1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SA.270.16.2026</w:t>
            </w:r>
          </w:p>
        </w:tc>
      </w:tr>
    </w:tbl>
    <w:p w14:paraId="72F7EDF1" w14:textId="2BEF5258" w:rsidR="00DC652A" w:rsidRPr="00053927" w:rsidRDefault="00E01A1C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2C702512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54AFA61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08744916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248F68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459E6E62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9FD8B21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3ECF4F8C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22B908B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4C54E070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F330E83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14C0B207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3F7A6287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sposób wykorzystania udostępnionych przeze mnie zasobów przy wykonywaniu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zamówienia publicznego będzie następujący:</w:t>
      </w:r>
    </w:p>
    <w:p w14:paraId="5522A06B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2C711EBC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0AB4E16D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838BEE1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13FFA4FE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57A431C8" w14:textId="77777777" w:rsidTr="00467CA2">
        <w:tc>
          <w:tcPr>
            <w:tcW w:w="2660" w:type="dxa"/>
          </w:tcPr>
          <w:p w14:paraId="5169634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312DE81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5EEE5CA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8F23194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E64C14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A57715A" w14:textId="2318FAF4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E01A1C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5116A650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C1D3" w14:textId="77777777" w:rsidR="00114E8D" w:rsidRDefault="00114E8D" w:rsidP="00025386">
      <w:pPr>
        <w:spacing w:after="0" w:line="240" w:lineRule="auto"/>
      </w:pPr>
      <w:r>
        <w:separator/>
      </w:r>
    </w:p>
  </w:endnote>
  <w:endnote w:type="continuationSeparator" w:id="0">
    <w:p w14:paraId="4773C9EE" w14:textId="77777777" w:rsidR="00114E8D" w:rsidRDefault="00114E8D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FE49A" w14:textId="77777777" w:rsidR="00E01A1C" w:rsidRDefault="00E01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E67E" w14:textId="547DE7CD" w:rsidR="00025386" w:rsidRDefault="00CF7F73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C4607E9" wp14:editId="2A45D80B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CD7B44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EAF1113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D2F0F49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58BA" w14:textId="77777777" w:rsidR="00E01A1C" w:rsidRDefault="00E01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213A5" w14:textId="77777777" w:rsidR="00114E8D" w:rsidRDefault="00114E8D" w:rsidP="00025386">
      <w:pPr>
        <w:spacing w:after="0" w:line="240" w:lineRule="auto"/>
      </w:pPr>
      <w:r>
        <w:separator/>
      </w:r>
    </w:p>
  </w:footnote>
  <w:footnote w:type="continuationSeparator" w:id="0">
    <w:p w14:paraId="43116F27" w14:textId="77777777" w:rsidR="00114E8D" w:rsidRDefault="00114E8D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6639" w14:textId="77777777" w:rsidR="00E01A1C" w:rsidRDefault="00E01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0C30" w14:textId="77777777" w:rsidR="00E01A1C" w:rsidRDefault="00E01A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B180" w14:textId="77777777" w:rsidR="00E01A1C" w:rsidRDefault="00E01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02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6E5"/>
    <w:rsid w:val="00025386"/>
    <w:rsid w:val="000423B9"/>
    <w:rsid w:val="00053927"/>
    <w:rsid w:val="00066C44"/>
    <w:rsid w:val="00071D4C"/>
    <w:rsid w:val="000756E5"/>
    <w:rsid w:val="00084786"/>
    <w:rsid w:val="00114E8D"/>
    <w:rsid w:val="0016158F"/>
    <w:rsid w:val="001C2314"/>
    <w:rsid w:val="00213980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B29AC"/>
    <w:rsid w:val="00CF7F73"/>
    <w:rsid w:val="00D520D3"/>
    <w:rsid w:val="00D55FC4"/>
    <w:rsid w:val="00D9320D"/>
    <w:rsid w:val="00DC4842"/>
    <w:rsid w:val="00DC587A"/>
    <w:rsid w:val="00DC652A"/>
    <w:rsid w:val="00DE3B21"/>
    <w:rsid w:val="00DE73DD"/>
    <w:rsid w:val="00E01A1C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DFBA"/>
  <w15:chartTrackingRefBased/>
  <w15:docId w15:val="{162411E2-102C-4555-9330-56A2739B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dc:description/>
  <cp:lastModifiedBy>Marcin Tomana - Nadleśnictwo Kaliska</cp:lastModifiedBy>
  <cp:revision>2</cp:revision>
  <dcterms:created xsi:type="dcterms:W3CDTF">2026-04-24T06:38:00Z</dcterms:created>
  <dcterms:modified xsi:type="dcterms:W3CDTF">2026-04-24T06:38:00Z</dcterms:modified>
</cp:coreProperties>
</file>